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2CF" w:rsidRPr="000B3597" w:rsidRDefault="006D42CF" w:rsidP="00BB5121">
      <w:pPr>
        <w:spacing w:line="240" w:lineRule="auto"/>
        <w:jc w:val="center"/>
        <w:rPr>
          <w:b/>
        </w:rPr>
      </w:pPr>
      <w:r w:rsidRPr="000B3597">
        <w:rPr>
          <w:b/>
        </w:rPr>
        <w:t>Тема:</w:t>
      </w:r>
      <w:r w:rsidRPr="000B3597">
        <w:rPr>
          <w:b/>
        </w:rPr>
        <w:tab/>
      </w:r>
      <w:r w:rsidR="006A000B" w:rsidRPr="000B3597">
        <w:rPr>
          <w:b/>
        </w:rPr>
        <w:t>Первая помощь при кровотечениях</w:t>
      </w:r>
    </w:p>
    <w:p w:rsidR="006D42CF" w:rsidRPr="000B3597" w:rsidRDefault="006D42CF" w:rsidP="001B77E5">
      <w:pPr>
        <w:spacing w:line="240" w:lineRule="auto"/>
      </w:pPr>
      <w:r w:rsidRPr="000B3597">
        <w:rPr>
          <w:b/>
        </w:rPr>
        <w:t>Задачи:</w:t>
      </w:r>
      <w:r w:rsidRPr="000B3597">
        <w:t xml:space="preserve">                                 </w:t>
      </w:r>
      <w:r w:rsidRPr="000B3597">
        <w:rPr>
          <w:b/>
        </w:rPr>
        <w:t xml:space="preserve">       </w:t>
      </w:r>
    </w:p>
    <w:p w:rsidR="000B3597" w:rsidRPr="000B3597" w:rsidRDefault="000B3597" w:rsidP="001B77E5">
      <w:pPr>
        <w:spacing w:line="240" w:lineRule="auto"/>
      </w:pPr>
      <w:r w:rsidRPr="000B3597">
        <w:t>Планируемые результаты:</w:t>
      </w:r>
    </w:p>
    <w:p w:rsidR="000B3597" w:rsidRPr="000B3597" w:rsidRDefault="001B77E5" w:rsidP="001B77E5">
      <w:pPr>
        <w:shd w:val="clear" w:color="auto" w:fill="FFFFFF"/>
        <w:spacing w:line="240" w:lineRule="auto"/>
        <w:jc w:val="left"/>
      </w:pPr>
      <w:r w:rsidRPr="001B77E5">
        <w:rPr>
          <w:b/>
          <w:i/>
        </w:rPr>
        <w:t xml:space="preserve">Предметные </w:t>
      </w:r>
      <w:r w:rsidR="000B3597" w:rsidRPr="001B77E5">
        <w:rPr>
          <w:b/>
          <w:i/>
        </w:rPr>
        <w:t>результаты</w:t>
      </w:r>
      <w:r w:rsidR="000B3597" w:rsidRPr="000B3597">
        <w:rPr>
          <w:b/>
          <w:i/>
        </w:rPr>
        <w:t>:</w:t>
      </w:r>
      <w:r w:rsidR="000B3597" w:rsidRPr="000B3597">
        <w:rPr>
          <w:b/>
          <w:i/>
        </w:rPr>
        <w:br/>
      </w:r>
      <w:r w:rsidR="000B3597" w:rsidRPr="000B3597">
        <w:t>Продолжить развитие системы знаний об особенностях строения и функционирования кровеносной системы. Обеспечить формирование системы знаний о видах кровотечений. Создать условия для овладения навыками оказания первой медицинской помощи при различных видах кровотечений. Сформировать навык распознавания вида кровотечения по его признакам.</w:t>
      </w:r>
    </w:p>
    <w:p w:rsidR="000B3597" w:rsidRPr="001B77E5" w:rsidRDefault="000B3597" w:rsidP="001B77E5">
      <w:pPr>
        <w:shd w:val="clear" w:color="auto" w:fill="FFFFFF"/>
        <w:spacing w:line="240" w:lineRule="auto"/>
        <w:rPr>
          <w:b/>
          <w:i/>
        </w:rPr>
      </w:pPr>
      <w:r w:rsidRPr="001B77E5">
        <w:rPr>
          <w:b/>
          <w:i/>
        </w:rPr>
        <w:t>Метапредметные   результаты</w:t>
      </w:r>
      <w:r w:rsidRPr="000B3597">
        <w:rPr>
          <w:b/>
          <w:i/>
        </w:rPr>
        <w:t>:</w:t>
      </w:r>
    </w:p>
    <w:p w:rsidR="001B77E5" w:rsidRDefault="000B3597" w:rsidP="001B77E5">
      <w:pPr>
        <w:shd w:val="clear" w:color="auto" w:fill="FFFFFF"/>
        <w:spacing w:line="240" w:lineRule="auto"/>
      </w:pPr>
      <w:r>
        <w:t xml:space="preserve">- </w:t>
      </w:r>
      <w:r w:rsidRPr="000B3597">
        <w:t>ставить учебные цели и задачи;</w:t>
      </w:r>
    </w:p>
    <w:p w:rsidR="001B77E5" w:rsidRDefault="001B77E5" w:rsidP="001B77E5">
      <w:pPr>
        <w:shd w:val="clear" w:color="auto" w:fill="FFFFFF"/>
        <w:spacing w:line="240" w:lineRule="auto"/>
      </w:pPr>
      <w:r>
        <w:t xml:space="preserve">- </w:t>
      </w:r>
      <w:r w:rsidR="000B3597" w:rsidRPr="000B3597">
        <w:t>планировать способы и пути достижения учебных и прикладных целей;</w:t>
      </w:r>
    </w:p>
    <w:p w:rsidR="001B77E5" w:rsidRDefault="000B3597" w:rsidP="001B77E5">
      <w:pPr>
        <w:shd w:val="clear" w:color="auto" w:fill="FFFFFF"/>
        <w:spacing w:line="240" w:lineRule="auto"/>
      </w:pPr>
      <w:r w:rsidRPr="000B3597">
        <w:t>-</w:t>
      </w:r>
      <w:r w:rsidR="001B77E5">
        <w:t xml:space="preserve"> </w:t>
      </w:r>
      <w:r w:rsidRPr="000B3597">
        <w:t>оценивать правильность выполнения учебных и иных задач;</w:t>
      </w:r>
    </w:p>
    <w:p w:rsidR="001B77E5" w:rsidRDefault="000B3597" w:rsidP="001B77E5">
      <w:pPr>
        <w:shd w:val="clear" w:color="auto" w:fill="FFFFFF"/>
        <w:spacing w:line="240" w:lineRule="auto"/>
      </w:pPr>
      <w:r w:rsidRPr="000B3597">
        <w:t>- уметь работать с различными источниками информации, классифицировать и обобщать, процессы и явления, делать выводы и умозаключения;</w:t>
      </w:r>
      <w:r w:rsidRPr="000B3597">
        <w:br/>
        <w:t>- вырабатывать и применять условные знаки, модели и схемы, диаграммы и картодиаграммы - получать информацию  в результате смыслового прочтения текста;</w:t>
      </w:r>
    </w:p>
    <w:p w:rsidR="001B77E5" w:rsidRDefault="000B3597" w:rsidP="001B77E5">
      <w:pPr>
        <w:shd w:val="clear" w:color="auto" w:fill="FFFFFF"/>
        <w:spacing w:line="240" w:lineRule="auto"/>
      </w:pPr>
      <w:r w:rsidRPr="000B3597">
        <w:t>-работать в группе по решению общих учебных задач;</w:t>
      </w:r>
    </w:p>
    <w:p w:rsidR="001B77E5" w:rsidRPr="000B3597" w:rsidRDefault="000B3597" w:rsidP="001B77E5">
      <w:pPr>
        <w:spacing w:line="240" w:lineRule="auto"/>
      </w:pPr>
      <w:r w:rsidRPr="000B3597">
        <w:t>- использовать устную и письменную речь для аргументированного отстаивания своей точки зрения, своих выводов и умозаключений;</w:t>
      </w:r>
      <w:r w:rsidR="001B77E5" w:rsidRPr="001B77E5">
        <w:t xml:space="preserve"> </w:t>
      </w:r>
      <w:r w:rsidR="001B77E5" w:rsidRPr="000B3597">
        <w:t xml:space="preserve">умение участвовать в диалоге, отвечать на вопросы, </w:t>
      </w:r>
    </w:p>
    <w:p w:rsidR="001B77E5" w:rsidRPr="000B3597" w:rsidRDefault="001B77E5" w:rsidP="001B77E5">
      <w:pPr>
        <w:spacing w:line="240" w:lineRule="auto"/>
      </w:pPr>
      <w:r w:rsidRPr="000B3597">
        <w:t>умение оценивать результат,</w:t>
      </w:r>
    </w:p>
    <w:p w:rsidR="001B77E5" w:rsidRPr="000B3597" w:rsidRDefault="001B77E5" w:rsidP="001B77E5">
      <w:pPr>
        <w:pStyle w:val="af5"/>
        <w:jc w:val="both"/>
      </w:pPr>
      <w:r w:rsidRPr="000B3597">
        <w:t>умение работать с источником информации; логические умения (анализ, сравнение, обобщение, выводы, классификация), структурирование знаний;</w:t>
      </w:r>
    </w:p>
    <w:p w:rsidR="001B77E5" w:rsidRDefault="001B77E5" w:rsidP="001B77E5">
      <w:pPr>
        <w:shd w:val="clear" w:color="auto" w:fill="FFFFFF"/>
        <w:spacing w:line="240" w:lineRule="auto"/>
      </w:pPr>
    </w:p>
    <w:p w:rsidR="001B77E5" w:rsidRPr="001B77E5" w:rsidRDefault="001B77E5" w:rsidP="001B77E5">
      <w:pPr>
        <w:shd w:val="clear" w:color="auto" w:fill="FFFFFF"/>
        <w:spacing w:line="240" w:lineRule="auto"/>
        <w:rPr>
          <w:b/>
          <w:i/>
        </w:rPr>
      </w:pPr>
      <w:r w:rsidRPr="001B77E5">
        <w:rPr>
          <w:b/>
          <w:i/>
        </w:rPr>
        <w:t xml:space="preserve">Личностные  </w:t>
      </w:r>
      <w:r w:rsidR="000B3597" w:rsidRPr="001B77E5">
        <w:rPr>
          <w:b/>
          <w:i/>
        </w:rPr>
        <w:t>результат</w:t>
      </w:r>
      <w:r w:rsidRPr="001B77E5">
        <w:rPr>
          <w:b/>
          <w:i/>
        </w:rPr>
        <w:t>ы</w:t>
      </w:r>
      <w:r w:rsidR="000B3597" w:rsidRPr="000B3597">
        <w:rPr>
          <w:b/>
          <w:i/>
        </w:rPr>
        <w:t>:</w:t>
      </w:r>
    </w:p>
    <w:p w:rsidR="001B77E5" w:rsidRPr="000B3597" w:rsidRDefault="000B3597" w:rsidP="001B77E5">
      <w:pPr>
        <w:spacing w:line="240" w:lineRule="auto"/>
        <w:rPr>
          <w:rFonts w:eastAsia="Times New Roman"/>
          <w:iCs/>
          <w:color w:val="000000"/>
        </w:rPr>
      </w:pPr>
      <w:r w:rsidRPr="000B3597">
        <w:t xml:space="preserve">- </w:t>
      </w:r>
      <w:r w:rsidR="001B77E5" w:rsidRPr="000B3597">
        <w:t>Мотивация к учению,</w:t>
      </w:r>
    </w:p>
    <w:p w:rsidR="006D3546" w:rsidRPr="000B3597" w:rsidRDefault="001B77E5" w:rsidP="001B77E5">
      <w:pPr>
        <w:shd w:val="clear" w:color="auto" w:fill="FFFFFF"/>
        <w:spacing w:line="240" w:lineRule="auto"/>
      </w:pPr>
      <w:r w:rsidRPr="001B77E5">
        <w:rPr>
          <w:b/>
        </w:rPr>
        <w:t>сформированность мотивации к обучению и целенаправленной познавательной деятельности, системы значимых социальных и межличностных отношений</w:t>
      </w:r>
      <w:r>
        <w:rPr>
          <w:b/>
        </w:rPr>
        <w:t>, ценностно-смысловых установок.</w:t>
      </w:r>
    </w:p>
    <w:p w:rsidR="006D3546" w:rsidRPr="000B3597" w:rsidRDefault="006D3546" w:rsidP="001B77E5">
      <w:pPr>
        <w:spacing w:line="240" w:lineRule="auto"/>
      </w:pPr>
      <w:r w:rsidRPr="000B3597">
        <w:rPr>
          <w:b/>
          <w:color w:val="003300"/>
        </w:rPr>
        <w:t>Оборудование:</w:t>
      </w:r>
      <w:r w:rsidRPr="000B3597">
        <w:t xml:space="preserve"> учебные таблицы по биологии; оборудование для практической работы; мультимедийная презентация, </w:t>
      </w:r>
      <w:r w:rsidR="00BB5121">
        <w:t>раздаточный материал, карточки с заданиями</w:t>
      </w:r>
      <w:r w:rsidRPr="000B3597">
        <w:t>.</w:t>
      </w:r>
    </w:p>
    <w:p w:rsidR="006D42CF" w:rsidRPr="000B3597" w:rsidRDefault="006D42CF" w:rsidP="001B77E5">
      <w:pPr>
        <w:spacing w:line="240" w:lineRule="auto"/>
      </w:pPr>
      <w:r w:rsidRPr="000B3597">
        <w:t xml:space="preserve">                                                            </w:t>
      </w:r>
    </w:p>
    <w:p w:rsidR="006D42CF" w:rsidRPr="000B3597" w:rsidRDefault="006D42CF" w:rsidP="001B77E5">
      <w:pPr>
        <w:spacing w:line="240" w:lineRule="auto"/>
        <w:jc w:val="center"/>
        <w:rPr>
          <w:b/>
        </w:rPr>
      </w:pPr>
      <w:r w:rsidRPr="000B3597">
        <w:rPr>
          <w:b/>
        </w:rPr>
        <w:t>Ход урока.</w:t>
      </w:r>
    </w:p>
    <w:p w:rsidR="006D42CF" w:rsidRDefault="001B77E5" w:rsidP="001B77E5">
      <w:pPr>
        <w:numPr>
          <w:ilvl w:val="0"/>
          <w:numId w:val="1"/>
        </w:numPr>
        <w:spacing w:line="240" w:lineRule="auto"/>
        <w:ind w:left="0"/>
        <w:rPr>
          <w:b/>
        </w:rPr>
      </w:pPr>
      <w:r>
        <w:rPr>
          <w:b/>
        </w:rPr>
        <w:t>Организационный этап</w:t>
      </w:r>
      <w:r w:rsidR="006A000B" w:rsidRPr="000B3597">
        <w:rPr>
          <w:b/>
        </w:rPr>
        <w:t>.</w:t>
      </w:r>
    </w:p>
    <w:p w:rsidR="00FE6FD3" w:rsidRDefault="00FE6FD3" w:rsidP="00FE6FD3">
      <w:pPr>
        <w:spacing w:line="240" w:lineRule="auto"/>
      </w:pPr>
      <w:r w:rsidRPr="00FE6FD3">
        <w:t>Здравствуйте, дети. Меня зовут Недобойко Иван Андреевич и я учитель биологии сороковой школы.</w:t>
      </w:r>
      <w:r>
        <w:t xml:space="preserve"> Сегодня я приглашаю вас стать участниками конференции.</w:t>
      </w:r>
    </w:p>
    <w:p w:rsidR="00FE6FD3" w:rsidRDefault="00FE6FD3" w:rsidP="00FE6FD3">
      <w:pPr>
        <w:spacing w:line="240" w:lineRule="auto"/>
        <w:rPr>
          <w:b/>
        </w:rPr>
      </w:pPr>
    </w:p>
    <w:p w:rsidR="00DD5EFD" w:rsidRPr="000B3597" w:rsidRDefault="00DD5EFD" w:rsidP="001B77E5">
      <w:pPr>
        <w:numPr>
          <w:ilvl w:val="0"/>
          <w:numId w:val="1"/>
        </w:numPr>
        <w:spacing w:line="240" w:lineRule="auto"/>
        <w:ind w:left="0"/>
        <w:rPr>
          <w:b/>
        </w:rPr>
      </w:pPr>
      <w:r>
        <w:rPr>
          <w:b/>
        </w:rPr>
        <w:t>Мотивация и целеполагание.</w:t>
      </w:r>
    </w:p>
    <w:p w:rsidR="00FE6FD3" w:rsidRDefault="006D63FB" w:rsidP="00FE6FD3">
      <w:pPr>
        <w:pStyle w:val="a0"/>
      </w:pPr>
      <w:r>
        <w:t>Ч</w:t>
      </w:r>
      <w:r w:rsidR="00FE6FD3">
        <w:t>то такое конференция? (это собрание людей для обсуждения определенной темы или проблемы)</w:t>
      </w:r>
      <w:r w:rsidR="00BB5121">
        <w:t>.</w:t>
      </w:r>
    </w:p>
    <w:p w:rsidR="005F1511" w:rsidRDefault="005F1511" w:rsidP="00FE6FD3">
      <w:pPr>
        <w:pStyle w:val="a0"/>
      </w:pPr>
      <w:r>
        <w:t xml:space="preserve">Сегодня вам предстоит работать над весьма актуальной проблемой. Работать вам предстоит в группа. Я просил вас определится с руководителями групп. </w:t>
      </w:r>
    </w:p>
    <w:p w:rsidR="005F1511" w:rsidRDefault="005F1511" w:rsidP="00FE6FD3">
      <w:pPr>
        <w:pStyle w:val="a0"/>
      </w:pPr>
      <w:r>
        <w:t>Руководителей прошу представится.</w:t>
      </w:r>
    </w:p>
    <w:p w:rsidR="005F1511" w:rsidRDefault="005F1511" w:rsidP="00FE6FD3">
      <w:pPr>
        <w:pStyle w:val="a0"/>
      </w:pPr>
      <w:r>
        <w:t>Какова роль руководителей?</w:t>
      </w:r>
    </w:p>
    <w:p w:rsidR="005F1511" w:rsidRDefault="005F1511" w:rsidP="00FE6FD3">
      <w:pPr>
        <w:pStyle w:val="a0"/>
      </w:pPr>
      <w:r>
        <w:t xml:space="preserve">Руководителям предстоит не только направлять работу группы, но и оценить вклад каждого в результат работы, что вам </w:t>
      </w:r>
      <w:r w:rsidR="008D3C99">
        <w:t xml:space="preserve">и </w:t>
      </w:r>
      <w:r>
        <w:t>предстоит сделать в конце.</w:t>
      </w:r>
    </w:p>
    <w:p w:rsidR="00FE6FD3" w:rsidRPr="00FE6FD3" w:rsidRDefault="006D63FB" w:rsidP="00FE6FD3">
      <w:pPr>
        <w:pStyle w:val="a0"/>
      </w:pPr>
      <w:bookmarkStart w:id="0" w:name="_GoBack"/>
      <w:bookmarkEnd w:id="0"/>
      <w:r>
        <w:t xml:space="preserve">Теперь о проблеме нашей конференции. </w:t>
      </w:r>
      <w:r w:rsidR="00FE6FD3">
        <w:t>Внимание – на экран.</w:t>
      </w:r>
    </w:p>
    <w:p w:rsidR="00FE6FD3" w:rsidRDefault="00FE6FD3" w:rsidP="001B77E5">
      <w:p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Дети смотрят фрагмент фильма.</w:t>
      </w:r>
    </w:p>
    <w:p w:rsidR="00FE6FD3" w:rsidRDefault="00FE6FD3" w:rsidP="00FE6FD3">
      <w:pPr>
        <w:pStyle w:val="a0"/>
      </w:pPr>
      <w:r>
        <w:t>Закончите предложение.</w:t>
      </w:r>
    </w:p>
    <w:p w:rsidR="00FE6FD3" w:rsidRDefault="00FE6FD3" w:rsidP="00FE6FD3">
      <w:pPr>
        <w:pStyle w:val="a0"/>
      </w:pPr>
      <w:r>
        <w:t>Какая проблема лежит во основе нашей конференции? (люди не умеют оказывать первую помощь).</w:t>
      </w:r>
    </w:p>
    <w:p w:rsidR="00CC1919" w:rsidRDefault="00CC1919" w:rsidP="00CC1919">
      <w:r w:rsidRPr="00CC1919">
        <w:t>Согласно статистике 20% жертв катастроф гибнут из-з</w:t>
      </w:r>
      <w:r>
        <w:t>а</w:t>
      </w:r>
      <w:r w:rsidRPr="00CC1919">
        <w:t xml:space="preserve"> того, что им не была оказана правильная первая медицинская помощь</w:t>
      </w:r>
      <w:r>
        <w:t>.</w:t>
      </w:r>
    </w:p>
    <w:p w:rsidR="006D63FB" w:rsidRDefault="006D63FB" w:rsidP="00FE6FD3">
      <w:pPr>
        <w:pStyle w:val="a0"/>
      </w:pPr>
      <w:r>
        <w:t>Как решить</w:t>
      </w:r>
      <w:r w:rsidR="00CC1919">
        <w:t xml:space="preserve"> эту проблему</w:t>
      </w:r>
      <w:r>
        <w:t>? (научится оказывать первую помощь)</w:t>
      </w:r>
    </w:p>
    <w:p w:rsidR="00CC1919" w:rsidRDefault="00CC1919" w:rsidP="006D63FB">
      <w:pPr>
        <w:pStyle w:val="a0"/>
      </w:pPr>
      <w:r>
        <w:t>Какую систему органов человека вы сейчас изучаете?</w:t>
      </w:r>
    </w:p>
    <w:p w:rsidR="006D63FB" w:rsidRDefault="006D63FB" w:rsidP="006D63FB">
      <w:pPr>
        <w:pStyle w:val="a0"/>
      </w:pPr>
      <w:r>
        <w:t>Об оказании первой помощи при каких травмах мы сегодня будем говорить?</w:t>
      </w:r>
    </w:p>
    <w:p w:rsidR="00CC1919" w:rsidRDefault="00CC1919" w:rsidP="006D63FB">
      <w:pPr>
        <w:pStyle w:val="a0"/>
      </w:pPr>
      <w:r>
        <w:t>Опасны ли кровотечения?</w:t>
      </w:r>
    </w:p>
    <w:p w:rsidR="00CC1919" w:rsidRDefault="00CC1919" w:rsidP="006D63FB">
      <w:pPr>
        <w:pStyle w:val="a0"/>
      </w:pPr>
      <w:r>
        <w:t>Сколько литров крови содержится в организме человека?</w:t>
      </w:r>
    </w:p>
    <w:p w:rsidR="00CC1919" w:rsidRDefault="00CC1919" w:rsidP="006D63FB">
      <w:pPr>
        <w:pStyle w:val="a0"/>
      </w:pPr>
      <w:r>
        <w:t>Потеря 1,5 – 2 л крови приводит к неминуемой смерти.</w:t>
      </w:r>
    </w:p>
    <w:p w:rsidR="006D63FB" w:rsidRDefault="006D63FB" w:rsidP="006D63FB">
      <w:pPr>
        <w:pStyle w:val="a0"/>
      </w:pPr>
      <w:r>
        <w:lastRenderedPageBreak/>
        <w:t>Сформулируйте тему нашей конференции.</w:t>
      </w:r>
    </w:p>
    <w:p w:rsidR="006D63FB" w:rsidRDefault="006D63FB" w:rsidP="006D63FB">
      <w:pPr>
        <w:pStyle w:val="a0"/>
      </w:pPr>
      <w:r>
        <w:t>Давайте поставим задачи, которые нам сегодня предстоит решить.</w:t>
      </w:r>
    </w:p>
    <w:p w:rsidR="00DD5EFD" w:rsidRDefault="00DD5EFD" w:rsidP="00DD5EFD">
      <w:pPr>
        <w:numPr>
          <w:ilvl w:val="0"/>
          <w:numId w:val="1"/>
        </w:numPr>
        <w:spacing w:line="240" w:lineRule="auto"/>
        <w:ind w:left="0"/>
        <w:rPr>
          <w:b/>
        </w:rPr>
      </w:pPr>
      <w:r>
        <w:rPr>
          <w:b/>
        </w:rPr>
        <w:t>Актуализация</w:t>
      </w:r>
      <w:r>
        <w:rPr>
          <w:b/>
        </w:rPr>
        <w:t xml:space="preserve"> опорных</w:t>
      </w:r>
      <w:r>
        <w:rPr>
          <w:b/>
        </w:rPr>
        <w:t>.</w:t>
      </w:r>
    </w:p>
    <w:p w:rsidR="00FE6FD3" w:rsidRDefault="00DD5EFD" w:rsidP="00DD5EFD">
      <w:pPr>
        <w:pStyle w:val="a0"/>
      </w:pPr>
      <w:r>
        <w:t xml:space="preserve">Для начала сделаем небольшую разминку и вспомним знания, которые вы </w:t>
      </w:r>
      <w:r w:rsidR="00BB5121">
        <w:t>приобрели</w:t>
      </w:r>
      <w:r>
        <w:t xml:space="preserve"> на прошлых уроках.</w:t>
      </w:r>
    </w:p>
    <w:p w:rsidR="00DD5EFD" w:rsidRDefault="00DD5EFD" w:rsidP="00DD5EFD">
      <w:pPr>
        <w:pStyle w:val="a0"/>
      </w:pPr>
      <w:r>
        <w:t>Как вы думаете, для чего это необходимо? (эти знания пригодятся сегодня на уроке).</w:t>
      </w:r>
    </w:p>
    <w:p w:rsidR="00DD5EFD" w:rsidRDefault="00DD5EFD" w:rsidP="00DD5EFD">
      <w:pPr>
        <w:pStyle w:val="a0"/>
      </w:pPr>
      <w:r>
        <w:t>Вам предстоит работа в парах. Затем вы обменяетесь заданиями и проверите друг друга. На работу вам 2 минуты.</w:t>
      </w:r>
    </w:p>
    <w:p w:rsidR="004E6BE3" w:rsidRPr="000B3597" w:rsidRDefault="004E6BE3" w:rsidP="001B77E5">
      <w:pPr>
        <w:spacing w:line="240" w:lineRule="auto"/>
      </w:pPr>
      <w:r w:rsidRPr="000B3597">
        <w:t xml:space="preserve">1. Назовите виды кровеносных сосудов </w:t>
      </w:r>
      <w:r w:rsidR="006D63FB">
        <w:t>_______________, _______________ и ____________.</w:t>
      </w:r>
    </w:p>
    <w:p w:rsidR="004E6BE3" w:rsidRPr="000B3597" w:rsidRDefault="004E6BE3" w:rsidP="001B77E5">
      <w:pPr>
        <w:spacing w:line="240" w:lineRule="auto"/>
      </w:pPr>
      <w:r w:rsidRPr="000B3597">
        <w:t xml:space="preserve">2. Артериями называют сосуды, несущие кровь </w:t>
      </w:r>
      <w:r w:rsidR="006D63FB">
        <w:t>от ______________________.</w:t>
      </w:r>
    </w:p>
    <w:p w:rsidR="004E6BE3" w:rsidRDefault="004E6BE3" w:rsidP="001B77E5">
      <w:pPr>
        <w:spacing w:line="240" w:lineRule="auto"/>
      </w:pPr>
      <w:r w:rsidRPr="000B3597">
        <w:t xml:space="preserve">3. Венами называют сосуды, несущие кровь </w:t>
      </w:r>
      <w:r w:rsidR="006D63FB">
        <w:t>к __________________________.</w:t>
      </w:r>
    </w:p>
    <w:p w:rsidR="006D63FB" w:rsidRDefault="006D63FB" w:rsidP="001B77E5">
      <w:pPr>
        <w:spacing w:line="240" w:lineRule="auto"/>
      </w:pPr>
      <w:r>
        <w:t>4. Артериальной называют кровь, в которой содержится _________________.</w:t>
      </w:r>
    </w:p>
    <w:p w:rsidR="00DD5EFD" w:rsidRDefault="00DD5EFD" w:rsidP="001B77E5">
      <w:pPr>
        <w:spacing w:line="240" w:lineRule="auto"/>
      </w:pPr>
      <w:r>
        <w:t>5. В венозной крови кислород _______________.</w:t>
      </w:r>
    </w:p>
    <w:p w:rsidR="006D63FB" w:rsidRDefault="00DD5EFD" w:rsidP="001B77E5">
      <w:pPr>
        <w:spacing w:line="240" w:lineRule="auto"/>
      </w:pPr>
      <w:r>
        <w:t>6</w:t>
      </w:r>
      <w:r w:rsidR="006D63FB">
        <w:t xml:space="preserve">. </w:t>
      </w:r>
      <w:r>
        <w:t>Артериальная кровь имеет ________________________цвет, а венозная_________________.</w:t>
      </w:r>
    </w:p>
    <w:p w:rsidR="006D63FB" w:rsidRPr="000B3597" w:rsidRDefault="00CC1919" w:rsidP="00CC1919">
      <w:pPr>
        <w:pStyle w:val="a0"/>
      </w:pPr>
      <w:r>
        <w:t>Теперь проверте свои ответы по образцу. (презентация)</w:t>
      </w:r>
    </w:p>
    <w:p w:rsidR="006A000B" w:rsidRPr="000B3597" w:rsidRDefault="006A000B" w:rsidP="001B77E5">
      <w:pPr>
        <w:numPr>
          <w:ilvl w:val="0"/>
          <w:numId w:val="1"/>
        </w:numPr>
        <w:spacing w:line="240" w:lineRule="auto"/>
        <w:ind w:left="0" w:firstLine="142"/>
        <w:rPr>
          <w:rFonts w:cs="Times New Roman"/>
          <w:b/>
        </w:rPr>
      </w:pPr>
      <w:r w:rsidRPr="000B3597">
        <w:rPr>
          <w:rFonts w:cs="Times New Roman"/>
          <w:b/>
        </w:rPr>
        <w:t>Изучение нового материала.</w:t>
      </w:r>
    </w:p>
    <w:p w:rsidR="006A000B" w:rsidRPr="000B3597" w:rsidRDefault="006A000B" w:rsidP="001B77E5">
      <w:pPr>
        <w:pStyle w:val="1"/>
        <w:spacing w:before="0" w:line="240" w:lineRule="auto"/>
        <w:ind w:left="0"/>
        <w:rPr>
          <w:sz w:val="24"/>
          <w:szCs w:val="24"/>
        </w:rPr>
      </w:pPr>
      <w:r w:rsidRPr="000B3597">
        <w:rPr>
          <w:sz w:val="24"/>
          <w:szCs w:val="24"/>
        </w:rPr>
        <w:t>Понятие кровотечени</w:t>
      </w:r>
      <w:r w:rsidR="00F85E3C">
        <w:rPr>
          <w:sz w:val="24"/>
          <w:szCs w:val="24"/>
        </w:rPr>
        <w:t>я</w:t>
      </w:r>
      <w:r w:rsidRPr="000B3597">
        <w:rPr>
          <w:sz w:val="24"/>
          <w:szCs w:val="24"/>
        </w:rPr>
        <w:t>.</w:t>
      </w:r>
    </w:p>
    <w:p w:rsidR="00CC1919" w:rsidRDefault="00CC1919" w:rsidP="001B77E5">
      <w:pPr>
        <w:pStyle w:val="a0"/>
        <w:spacing w:line="240" w:lineRule="auto"/>
        <w:ind w:left="0"/>
      </w:pPr>
      <w:r>
        <w:t xml:space="preserve">Итак, о чем мы будем сегодня говорить? </w:t>
      </w:r>
    </w:p>
    <w:p w:rsidR="006A000B" w:rsidRPr="000B3597" w:rsidRDefault="00CC1919" w:rsidP="001B77E5">
      <w:pPr>
        <w:pStyle w:val="a0"/>
        <w:spacing w:line="240" w:lineRule="auto"/>
        <w:ind w:left="0"/>
      </w:pPr>
      <w:r>
        <w:t>Что такое кровотечение?</w:t>
      </w:r>
    </w:p>
    <w:p w:rsidR="00A65230" w:rsidRPr="000B3597" w:rsidRDefault="00A65230" w:rsidP="001B77E5">
      <w:pPr>
        <w:pStyle w:val="a0"/>
        <w:spacing w:line="240" w:lineRule="auto"/>
        <w:ind w:left="0"/>
      </w:pPr>
      <w:r w:rsidRPr="000B3597">
        <w:t>Ваши варианты.</w:t>
      </w:r>
    </w:p>
    <w:p w:rsidR="00A65230" w:rsidRDefault="00A65230" w:rsidP="001B77E5">
      <w:pPr>
        <w:pStyle w:val="a0"/>
        <w:spacing w:line="240" w:lineRule="auto"/>
        <w:ind w:left="0"/>
      </w:pPr>
      <w:r w:rsidRPr="000B3597">
        <w:t>Давайте составим определение  из слов</w:t>
      </w:r>
      <w:r w:rsidR="000F22BD" w:rsidRPr="000B3597">
        <w:t xml:space="preserve">, представленных на слайде (работаем в </w:t>
      </w:r>
      <w:r w:rsidR="00CC1919">
        <w:t>группах</w:t>
      </w:r>
      <w:r w:rsidR="000F22BD" w:rsidRPr="000B3597">
        <w:t>)</w:t>
      </w:r>
      <w:r w:rsidRPr="000B3597">
        <w:t>.</w:t>
      </w:r>
      <w:r w:rsidR="00CC1919">
        <w:t xml:space="preserve"> Слова, с которыми вы будете работать лежат в файлах у вас на столах.</w:t>
      </w:r>
    </w:p>
    <w:p w:rsidR="00CC1919" w:rsidRPr="000B3597" w:rsidRDefault="00CC1919" w:rsidP="001B77E5">
      <w:pPr>
        <w:pStyle w:val="a0"/>
        <w:spacing w:line="240" w:lineRule="auto"/>
        <w:ind w:left="0"/>
      </w:pPr>
      <w:r>
        <w:t>На работу вам 1 минута.</w:t>
      </w:r>
    </w:p>
    <w:p w:rsidR="006A000B" w:rsidRPr="000B3597" w:rsidRDefault="006A000B" w:rsidP="001B77E5">
      <w:pPr>
        <w:pStyle w:val="1"/>
        <w:spacing w:before="0" w:line="240" w:lineRule="auto"/>
        <w:ind w:left="0"/>
        <w:rPr>
          <w:sz w:val="24"/>
          <w:szCs w:val="24"/>
        </w:rPr>
      </w:pPr>
      <w:r w:rsidRPr="000B3597">
        <w:rPr>
          <w:sz w:val="24"/>
          <w:szCs w:val="24"/>
        </w:rPr>
        <w:t>Виды кровотечений.</w:t>
      </w:r>
    </w:p>
    <w:p w:rsidR="000F22BD" w:rsidRPr="000B3597" w:rsidRDefault="000F22BD" w:rsidP="001B77E5">
      <w:pPr>
        <w:pStyle w:val="a0"/>
        <w:spacing w:line="240" w:lineRule="auto"/>
        <w:ind w:left="0"/>
      </w:pPr>
      <w:r w:rsidRPr="000B3597">
        <w:t>Какие выводы можно сделать из этого определения?</w:t>
      </w:r>
    </w:p>
    <w:p w:rsidR="000F22BD" w:rsidRDefault="000F22BD" w:rsidP="001B77E5">
      <w:pPr>
        <w:pStyle w:val="a0"/>
        <w:spacing w:line="240" w:lineRule="auto"/>
        <w:ind w:left="0"/>
      </w:pPr>
      <w:r w:rsidRPr="000B3597">
        <w:t>Исходя из определения, можно сделать вывод о том, что существует два вида кровотечения.</w:t>
      </w:r>
    </w:p>
    <w:p w:rsidR="00F85E3C" w:rsidRDefault="00F85E3C" w:rsidP="001B77E5">
      <w:pPr>
        <w:pStyle w:val="a0"/>
        <w:spacing w:line="240" w:lineRule="auto"/>
        <w:ind w:left="0"/>
      </w:pPr>
      <w:r>
        <w:t>Можно ли из определения определить сколько выделяют видов кровотечений.</w:t>
      </w:r>
    </w:p>
    <w:p w:rsidR="00F85E3C" w:rsidRPr="000B3597" w:rsidRDefault="00F85E3C" w:rsidP="001B77E5">
      <w:pPr>
        <w:pStyle w:val="a0"/>
        <w:spacing w:line="240" w:lineRule="auto"/>
        <w:ind w:left="0"/>
      </w:pPr>
      <w:r>
        <w:t>Какие слова для этого вы использовали?</w:t>
      </w:r>
    </w:p>
    <w:p w:rsidR="000F22BD" w:rsidRPr="000B3597" w:rsidRDefault="000F22BD" w:rsidP="001B77E5">
      <w:pPr>
        <w:pStyle w:val="a0"/>
        <w:spacing w:line="240" w:lineRule="auto"/>
        <w:ind w:left="0"/>
      </w:pPr>
      <w:r w:rsidRPr="000B3597">
        <w:t>Предположит</w:t>
      </w:r>
      <w:r w:rsidR="00F85E3C">
        <w:t>е, что это за виды кровотечений.</w:t>
      </w:r>
    </w:p>
    <w:p w:rsidR="00A61CB4" w:rsidRPr="000B3597" w:rsidRDefault="00F85E3C" w:rsidP="001B77E5">
      <w:pPr>
        <w:pStyle w:val="a0"/>
        <w:spacing w:line="240" w:lineRule="auto"/>
        <w:ind w:left="0"/>
      </w:pPr>
      <w:r>
        <w:t>Внешние кровотечения, в свою очередь делятся еще на 3 вида. Узнать их вам поможет рисунок.</w:t>
      </w:r>
    </w:p>
    <w:p w:rsidR="00DF00CD" w:rsidRPr="000B3597" w:rsidRDefault="00DF00CD" w:rsidP="001B77E5">
      <w:pPr>
        <w:pStyle w:val="a0"/>
        <w:spacing w:line="240" w:lineRule="auto"/>
        <w:ind w:left="0"/>
      </w:pPr>
      <w:r w:rsidRPr="000B3597">
        <w:t>Давайте подведем итог нашей работе.</w:t>
      </w:r>
    </w:p>
    <w:p w:rsidR="006A000B" w:rsidRPr="000B3597" w:rsidRDefault="00A61CB4" w:rsidP="001B77E5">
      <w:pPr>
        <w:pStyle w:val="1"/>
        <w:spacing w:before="0" w:line="240" w:lineRule="auto"/>
        <w:ind w:left="0"/>
        <w:rPr>
          <w:sz w:val="24"/>
          <w:szCs w:val="24"/>
        </w:rPr>
      </w:pPr>
      <w:r w:rsidRPr="000B3597">
        <w:rPr>
          <w:sz w:val="24"/>
          <w:szCs w:val="24"/>
        </w:rPr>
        <w:t>Первая помощь</w:t>
      </w:r>
    </w:p>
    <w:p w:rsidR="00F85E3C" w:rsidRDefault="00F85E3C" w:rsidP="001B77E5">
      <w:pPr>
        <w:tabs>
          <w:tab w:val="left" w:pos="1290"/>
        </w:tabs>
        <w:spacing w:line="240" w:lineRule="auto"/>
      </w:pPr>
      <w:r>
        <w:t>А теперь мы приступим к самому важному этапу нашего урока.</w:t>
      </w:r>
    </w:p>
    <w:p w:rsidR="00F85E3C" w:rsidRDefault="00F85E3C" w:rsidP="00F85E3C">
      <w:pPr>
        <w:pStyle w:val="a0"/>
      </w:pPr>
      <w:r>
        <w:t>Как вы думаете, какому?</w:t>
      </w:r>
    </w:p>
    <w:p w:rsidR="00F85E3C" w:rsidRDefault="00A61CB4" w:rsidP="001B77E5">
      <w:pPr>
        <w:tabs>
          <w:tab w:val="left" w:pos="1290"/>
        </w:tabs>
        <w:spacing w:line="240" w:lineRule="auto"/>
      </w:pPr>
      <w:r w:rsidRPr="000B3597">
        <w:t xml:space="preserve">Ребята, вам предстоит </w:t>
      </w:r>
      <w:r w:rsidR="00F85E3C">
        <w:t>изучить признаки, по которым можно определить вид кровотечения и познакомится с правилами оказания первой помощи</w:t>
      </w:r>
      <w:r w:rsidR="00DF00CD" w:rsidRPr="000B3597">
        <w:t xml:space="preserve">. </w:t>
      </w:r>
      <w:r w:rsidR="00F85E3C">
        <w:t>Каждая группа работает с одним видом</w:t>
      </w:r>
      <w:r w:rsidR="00DF00CD" w:rsidRPr="000B3597">
        <w:t xml:space="preserve">. </w:t>
      </w:r>
      <w:r w:rsidR="00F85E3C">
        <w:t>Результаты работы вы должны представить в таблице.</w:t>
      </w:r>
    </w:p>
    <w:p w:rsidR="00A61CB4" w:rsidRPr="000B3597" w:rsidRDefault="00F85E3C" w:rsidP="001B77E5">
      <w:pPr>
        <w:tabs>
          <w:tab w:val="left" w:pos="1290"/>
        </w:tabs>
        <w:spacing w:line="240" w:lineRule="auto"/>
      </w:pPr>
      <w:r>
        <w:t>Время работы 3 минуты.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58"/>
        <w:gridCol w:w="2327"/>
        <w:gridCol w:w="2286"/>
      </w:tblGrid>
      <w:tr w:rsidR="00F85E3C" w:rsidRPr="000B3597" w:rsidTr="00A61CB4">
        <w:trPr>
          <w:jc w:val="center"/>
        </w:trPr>
        <w:tc>
          <w:tcPr>
            <w:tcW w:w="2458" w:type="dxa"/>
          </w:tcPr>
          <w:p w:rsidR="00F85E3C" w:rsidRPr="000B3597" w:rsidRDefault="00F85E3C" w:rsidP="001B77E5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B3597">
              <w:rPr>
                <w:rFonts w:cs="Times New Roman"/>
                <w:b/>
                <w:sz w:val="24"/>
                <w:szCs w:val="24"/>
              </w:rPr>
              <w:t>Вид кровотечения</w:t>
            </w:r>
          </w:p>
        </w:tc>
        <w:tc>
          <w:tcPr>
            <w:tcW w:w="2327" w:type="dxa"/>
          </w:tcPr>
          <w:p w:rsidR="00F85E3C" w:rsidRPr="000B3597" w:rsidRDefault="00F85E3C" w:rsidP="001B77E5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B3597">
              <w:rPr>
                <w:rFonts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2286" w:type="dxa"/>
          </w:tcPr>
          <w:p w:rsidR="00F85E3C" w:rsidRPr="000B3597" w:rsidRDefault="00F85E3C" w:rsidP="001B77E5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B3597">
              <w:rPr>
                <w:rFonts w:cs="Times New Roman"/>
                <w:b/>
                <w:sz w:val="24"/>
                <w:szCs w:val="24"/>
              </w:rPr>
              <w:t>Первая помощь</w:t>
            </w:r>
          </w:p>
        </w:tc>
      </w:tr>
      <w:tr w:rsidR="00F85E3C" w:rsidRPr="000B3597" w:rsidTr="00A61CB4">
        <w:trPr>
          <w:jc w:val="center"/>
        </w:trPr>
        <w:tc>
          <w:tcPr>
            <w:tcW w:w="2458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0B3597">
              <w:rPr>
                <w:rFonts w:cs="Times New Roman"/>
                <w:b/>
                <w:sz w:val="24"/>
                <w:szCs w:val="24"/>
              </w:rPr>
              <w:t>Артериальное</w:t>
            </w:r>
          </w:p>
        </w:tc>
        <w:tc>
          <w:tcPr>
            <w:tcW w:w="2327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85E3C" w:rsidRPr="000B3597" w:rsidTr="00A61CB4">
        <w:trPr>
          <w:jc w:val="center"/>
        </w:trPr>
        <w:tc>
          <w:tcPr>
            <w:tcW w:w="2458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0B3597">
              <w:rPr>
                <w:rFonts w:cs="Times New Roman"/>
                <w:b/>
                <w:sz w:val="24"/>
                <w:szCs w:val="24"/>
              </w:rPr>
              <w:t>Венозное</w:t>
            </w:r>
          </w:p>
        </w:tc>
        <w:tc>
          <w:tcPr>
            <w:tcW w:w="2327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85E3C" w:rsidRPr="000B3597" w:rsidTr="00A61CB4">
        <w:trPr>
          <w:jc w:val="center"/>
        </w:trPr>
        <w:tc>
          <w:tcPr>
            <w:tcW w:w="2458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0B3597">
              <w:rPr>
                <w:rFonts w:cs="Times New Roman"/>
                <w:b/>
                <w:sz w:val="24"/>
                <w:szCs w:val="24"/>
              </w:rPr>
              <w:t>Капиллярное</w:t>
            </w:r>
          </w:p>
        </w:tc>
        <w:tc>
          <w:tcPr>
            <w:tcW w:w="2327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85E3C" w:rsidRPr="000B3597" w:rsidTr="00A61CB4">
        <w:trPr>
          <w:jc w:val="center"/>
        </w:trPr>
        <w:tc>
          <w:tcPr>
            <w:tcW w:w="2458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0B3597">
              <w:rPr>
                <w:rFonts w:cs="Times New Roman"/>
                <w:b/>
                <w:sz w:val="24"/>
                <w:szCs w:val="24"/>
              </w:rPr>
              <w:t>Носовое кровотечение</w:t>
            </w:r>
          </w:p>
        </w:tc>
        <w:tc>
          <w:tcPr>
            <w:tcW w:w="2327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</w:tcPr>
          <w:p w:rsidR="00F85E3C" w:rsidRPr="000B3597" w:rsidRDefault="00F85E3C" w:rsidP="001B77E5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6A000B" w:rsidRPr="000B3597" w:rsidRDefault="006A000B" w:rsidP="001B77E5">
      <w:pPr>
        <w:numPr>
          <w:ilvl w:val="0"/>
          <w:numId w:val="1"/>
        </w:numPr>
        <w:spacing w:line="240" w:lineRule="auto"/>
        <w:ind w:left="0" w:firstLine="142"/>
        <w:rPr>
          <w:rFonts w:cs="Times New Roman"/>
          <w:b/>
        </w:rPr>
      </w:pPr>
      <w:r w:rsidRPr="000B3597">
        <w:rPr>
          <w:rFonts w:cs="Times New Roman"/>
          <w:b/>
        </w:rPr>
        <w:t>Применение знаний.</w:t>
      </w:r>
    </w:p>
    <w:p w:rsidR="006D42CF" w:rsidRDefault="00F85E3C" w:rsidP="001B77E5">
      <w:pPr>
        <w:spacing w:line="240" w:lineRule="auto"/>
      </w:pPr>
      <w:r>
        <w:t xml:space="preserve">Теперь применим ваши знания на </w:t>
      </w:r>
      <w:r w:rsidR="007225C6">
        <w:t>практике</w:t>
      </w:r>
      <w:r>
        <w:t>.</w:t>
      </w:r>
    </w:p>
    <w:p w:rsidR="00F85E3C" w:rsidRPr="000B3597" w:rsidRDefault="00F85E3C" w:rsidP="001B77E5">
      <w:pPr>
        <w:spacing w:line="240" w:lineRule="auto"/>
      </w:pPr>
      <w:r>
        <w:t xml:space="preserve"> Каждая группа разберет и решит одну ситуационную задачу.</w:t>
      </w:r>
    </w:p>
    <w:p w:rsidR="00603365" w:rsidRPr="000B3597" w:rsidRDefault="00603365" w:rsidP="001B77E5">
      <w:pPr>
        <w:spacing w:line="240" w:lineRule="auto"/>
      </w:pPr>
    </w:p>
    <w:p w:rsidR="00603365" w:rsidRPr="000B3597" w:rsidRDefault="00603365" w:rsidP="001B77E5">
      <w:pPr>
        <w:spacing w:line="240" w:lineRule="auto"/>
        <w:ind w:firstLine="567"/>
        <w:rPr>
          <w:b/>
        </w:rPr>
      </w:pPr>
    </w:p>
    <w:p w:rsidR="00DD6E35" w:rsidRPr="000B3597" w:rsidRDefault="00DD6E35" w:rsidP="001B77E5">
      <w:pPr>
        <w:pStyle w:val="a"/>
        <w:numPr>
          <w:ilvl w:val="0"/>
          <w:numId w:val="37"/>
        </w:numPr>
        <w:spacing w:line="240" w:lineRule="auto"/>
        <w:ind w:left="0"/>
      </w:pPr>
      <w:r w:rsidRPr="000B3597">
        <w:t xml:space="preserve">При мытье 3-х литровой стеклянной банки, девочка разбила сосуд и порезалась. Темно-вишневая кровь струйкой стекала из раны, расположенной выше лучезапястного сустава. Определите вид кровотечения. Какую первую помощь вы окажете? </w:t>
      </w:r>
      <w:r w:rsidR="007225C6">
        <w:t>Какие средства будете использовать?</w:t>
      </w:r>
    </w:p>
    <w:p w:rsidR="00DD6E35" w:rsidRPr="000B3597" w:rsidRDefault="00DD6E35" w:rsidP="001B77E5">
      <w:pPr>
        <w:pStyle w:val="a"/>
        <w:numPr>
          <w:ilvl w:val="0"/>
          <w:numId w:val="37"/>
        </w:numPr>
        <w:spacing w:line="240" w:lineRule="auto"/>
        <w:ind w:left="0"/>
      </w:pPr>
      <w:r w:rsidRPr="000B3597">
        <w:lastRenderedPageBreak/>
        <w:t xml:space="preserve">Иван ехал  на велосипеде  по обочине дороги  рядом с забором, случилось неприятное падение. Он повредил ногу ниже колена, в заборе торчал окровавленный гвоздь.  Из раны с большой скоростью фонтанчиком вытекала кровь. Определите вид кровотечения. Какие меры первой помощи вы окажете? </w:t>
      </w:r>
      <w:r w:rsidR="007225C6">
        <w:t>Какие средства будете использовать?</w:t>
      </w:r>
    </w:p>
    <w:p w:rsidR="00DD6E35" w:rsidRPr="000B3597" w:rsidRDefault="00DD6E35" w:rsidP="001B77E5">
      <w:pPr>
        <w:pStyle w:val="a"/>
        <w:numPr>
          <w:ilvl w:val="0"/>
          <w:numId w:val="37"/>
        </w:numPr>
        <w:spacing w:line="240" w:lineRule="auto"/>
        <w:ind w:left="0"/>
      </w:pPr>
      <w:r w:rsidRPr="000B3597">
        <w:t xml:space="preserve">Мальчишки во дворе бегали на перегонки. Задев друг друга, ребята упали. Один из друзей сильно повредил колено. Рана обширная, </w:t>
      </w:r>
      <w:r w:rsidR="007225C6">
        <w:t>из которой обильно сочится кровь</w:t>
      </w:r>
      <w:r w:rsidRPr="000B3597">
        <w:t xml:space="preserve">. Определите вид кровотечения. Какие меры первой помощи вы окажете? </w:t>
      </w:r>
      <w:r w:rsidR="007225C6">
        <w:t>Какие средства будете использовать?</w:t>
      </w:r>
    </w:p>
    <w:p w:rsidR="00DD6E35" w:rsidRPr="000B3597" w:rsidRDefault="00DF00CD" w:rsidP="001B77E5">
      <w:pPr>
        <w:pStyle w:val="a"/>
        <w:numPr>
          <w:ilvl w:val="0"/>
          <w:numId w:val="37"/>
        </w:numPr>
        <w:spacing w:line="240" w:lineRule="auto"/>
        <w:ind w:left="0"/>
      </w:pPr>
      <w:r w:rsidRPr="000B3597">
        <w:t>У</w:t>
      </w:r>
      <w:r w:rsidR="00DD6E35" w:rsidRPr="000B3597">
        <w:t xml:space="preserve"> пострадавшего выявлен открытый перелом плечевой кости с к</w:t>
      </w:r>
      <w:r w:rsidR="00F85E3C">
        <w:t>ровотечением, кровь алого цвета</w:t>
      </w:r>
      <w:r w:rsidR="00DD6E35" w:rsidRPr="000B3597">
        <w:t xml:space="preserve">. </w:t>
      </w:r>
      <w:r w:rsidR="007225C6" w:rsidRPr="000B3597">
        <w:t xml:space="preserve">Определите вид кровотечения. Какие меры первой помощи вы окажете? </w:t>
      </w:r>
      <w:r w:rsidR="007225C6">
        <w:t>Какие средства будете использовать?</w:t>
      </w:r>
    </w:p>
    <w:p w:rsidR="00E31212" w:rsidRPr="000B3597" w:rsidRDefault="00E31212" w:rsidP="001B77E5">
      <w:pPr>
        <w:pStyle w:val="a"/>
        <w:numPr>
          <w:ilvl w:val="0"/>
          <w:numId w:val="0"/>
        </w:numPr>
        <w:spacing w:line="240" w:lineRule="auto"/>
      </w:pPr>
    </w:p>
    <w:p w:rsidR="006D3546" w:rsidRPr="000B3597" w:rsidRDefault="006D3546" w:rsidP="001B77E5">
      <w:pPr>
        <w:spacing w:line="240" w:lineRule="auto"/>
      </w:pPr>
      <w:r w:rsidRPr="000B3597">
        <w:rPr>
          <w:b/>
          <w:i/>
        </w:rPr>
        <w:t xml:space="preserve"> Прием «Да» или «Нет»</w:t>
      </w:r>
      <w:r w:rsidRPr="000B3597">
        <w:t xml:space="preserve"> Проверьте правильность выполнения задания.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1984"/>
      </w:tblGrid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</w:pPr>
            <w:r w:rsidRPr="000B3597">
              <w:t xml:space="preserve">                Суждения (вопросы)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</w:pPr>
            <w:r w:rsidRPr="000B3597">
              <w:t xml:space="preserve">      Да или Нет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9D1F6B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/>
              <w:jc w:val="left"/>
            </w:pPr>
            <w:r>
              <w:t xml:space="preserve">1. </w:t>
            </w:r>
            <w:r w:rsidR="006D3546" w:rsidRPr="000B3597">
              <w:t>При артериальном кровотечении вытекает кровь темно-вишневого цвета.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НЕТ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 w:firstLine="142"/>
              <w:jc w:val="left"/>
            </w:pPr>
            <w:r w:rsidRPr="000B3597">
              <w:t>При капиллярном кровотечении кровь едва сочится.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ДА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 w:firstLine="142"/>
              <w:jc w:val="left"/>
            </w:pPr>
            <w:r w:rsidRPr="000B3597">
              <w:t>При венозном кровотечении вытекает кровь ярко-красного цвета.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НЕТ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 w:firstLine="142"/>
              <w:jc w:val="left"/>
            </w:pPr>
            <w:r w:rsidRPr="000B3597">
              <w:t>При артериальном кровотечении вытекает кровь пульсирующей струей.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ДА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 w:firstLine="142"/>
              <w:jc w:val="left"/>
            </w:pPr>
            <w:r w:rsidRPr="000B3597">
              <w:t>При капиллярном кровотечении кровь вытекает равномерной, непрерывной, не</w:t>
            </w:r>
            <w:r w:rsidR="000651E1">
              <w:t xml:space="preserve"> </w:t>
            </w:r>
            <w:r w:rsidRPr="000B3597">
              <w:t>пульсирующей струей.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НЕТ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 w:firstLine="142"/>
              <w:jc w:val="left"/>
            </w:pPr>
            <w:r w:rsidRPr="000B3597">
              <w:t>При артериальном кровотечении нужно наложить жгут.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ДА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 w:firstLine="142"/>
              <w:jc w:val="left"/>
            </w:pPr>
            <w:r w:rsidRPr="000B3597">
              <w:t>Жгут можно держать любое количество времени.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НЕТ</w:t>
            </w:r>
          </w:p>
        </w:tc>
      </w:tr>
      <w:tr w:rsidR="006D3546" w:rsidRPr="000B3597" w:rsidTr="00F9449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pStyle w:val="a"/>
              <w:numPr>
                <w:ilvl w:val="0"/>
                <w:numId w:val="38"/>
              </w:numPr>
              <w:spacing w:line="240" w:lineRule="auto"/>
              <w:ind w:left="0" w:firstLine="142"/>
              <w:jc w:val="left"/>
            </w:pPr>
            <w:r w:rsidRPr="000B3597">
              <w:t>При капиллярном кровотечении нужно обработать рану и наложить повязку.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46" w:rsidRPr="000B3597" w:rsidRDefault="006D3546" w:rsidP="001B77E5">
            <w:pPr>
              <w:spacing w:line="240" w:lineRule="auto"/>
              <w:jc w:val="center"/>
            </w:pPr>
            <w:r w:rsidRPr="000B3597">
              <w:t>ДА</w:t>
            </w:r>
          </w:p>
        </w:tc>
      </w:tr>
    </w:tbl>
    <w:p w:rsidR="00DD6E35" w:rsidRPr="000B3597" w:rsidRDefault="00DD6E35" w:rsidP="001B77E5">
      <w:pPr>
        <w:spacing w:line="240" w:lineRule="auto"/>
        <w:rPr>
          <w:rFonts w:eastAsia="Times New Roman" w:cs="Times New Roman"/>
          <w:lang w:eastAsia="ru-RU"/>
        </w:rPr>
      </w:pPr>
    </w:p>
    <w:p w:rsidR="007225C6" w:rsidRDefault="007225C6" w:rsidP="001B77E5">
      <w:pPr>
        <w:numPr>
          <w:ilvl w:val="0"/>
          <w:numId w:val="1"/>
        </w:numPr>
        <w:spacing w:line="240" w:lineRule="auto"/>
        <w:ind w:left="0"/>
        <w:rPr>
          <w:b/>
        </w:rPr>
      </w:pPr>
      <w:r>
        <w:rPr>
          <w:b/>
        </w:rPr>
        <w:t>Подведение итогов.</w:t>
      </w:r>
    </w:p>
    <w:p w:rsidR="007225C6" w:rsidRDefault="007225C6" w:rsidP="007225C6">
      <w:r>
        <w:t xml:space="preserve">Теперь прошу руководителей групп оценить вклад каждого в работу группы. </w:t>
      </w:r>
    </w:p>
    <w:p w:rsidR="007225C6" w:rsidRDefault="007225C6" w:rsidP="007225C6">
      <w:r>
        <w:t>Учитель: На сегодняшнем уроке вы познакомились с видами кровотечений и правилами оказания первой медицинской помощи.</w:t>
      </w:r>
    </w:p>
    <w:p w:rsidR="007225C6" w:rsidRDefault="007225C6" w:rsidP="007225C6">
      <w:r>
        <w:t>И я думаю, что для вас как кадетов это чрезвычайно важно. Прав ли я?</w:t>
      </w:r>
    </w:p>
    <w:p w:rsidR="00755275" w:rsidRPr="000B3597" w:rsidRDefault="00755275" w:rsidP="001B77E5">
      <w:pPr>
        <w:numPr>
          <w:ilvl w:val="0"/>
          <w:numId w:val="1"/>
        </w:numPr>
        <w:spacing w:line="240" w:lineRule="auto"/>
        <w:ind w:left="0"/>
        <w:rPr>
          <w:b/>
        </w:rPr>
      </w:pPr>
      <w:r w:rsidRPr="000B3597">
        <w:rPr>
          <w:b/>
        </w:rPr>
        <w:t>Рефлексия.</w:t>
      </w:r>
    </w:p>
    <w:p w:rsidR="00755275" w:rsidRDefault="009D1F6B" w:rsidP="001B77E5">
      <w:pPr>
        <w:spacing w:line="240" w:lineRule="auto"/>
      </w:pPr>
      <w:r>
        <w:t>Закончите предложения</w:t>
      </w:r>
    </w:p>
    <w:p w:rsidR="009D1F6B" w:rsidRDefault="009D1F6B" w:rsidP="009D1F6B">
      <w:pPr>
        <w:pStyle w:val="a"/>
        <w:numPr>
          <w:ilvl w:val="0"/>
          <w:numId w:val="41"/>
        </w:numPr>
        <w:spacing w:line="240" w:lineRule="auto"/>
      </w:pPr>
      <w:r>
        <w:t>Сегодня я узнал….</w:t>
      </w:r>
    </w:p>
    <w:p w:rsidR="009D1F6B" w:rsidRDefault="009D1F6B" w:rsidP="009D1F6B">
      <w:pPr>
        <w:pStyle w:val="a"/>
        <w:numPr>
          <w:ilvl w:val="0"/>
          <w:numId w:val="41"/>
        </w:numPr>
        <w:spacing w:line="240" w:lineRule="auto"/>
      </w:pPr>
      <w:r>
        <w:t>Было трудно….</w:t>
      </w:r>
    </w:p>
    <w:p w:rsidR="009D1F6B" w:rsidRDefault="009D1F6B" w:rsidP="009D1F6B">
      <w:pPr>
        <w:pStyle w:val="a"/>
        <w:numPr>
          <w:ilvl w:val="0"/>
          <w:numId w:val="41"/>
        </w:numPr>
        <w:spacing w:line="240" w:lineRule="auto"/>
      </w:pPr>
      <w:r>
        <w:t>Теперь я могу…..</w:t>
      </w:r>
    </w:p>
    <w:p w:rsidR="009D1F6B" w:rsidRDefault="001A01CA" w:rsidP="009D1F6B">
      <w:pPr>
        <w:pStyle w:val="a"/>
        <w:numPr>
          <w:ilvl w:val="0"/>
          <w:numId w:val="41"/>
        </w:numPr>
        <w:spacing w:line="240" w:lineRule="auto"/>
      </w:pPr>
      <w:r>
        <w:t>Я выполнял задания…..</w:t>
      </w:r>
    </w:p>
    <w:p w:rsidR="001A01CA" w:rsidRDefault="001A01CA" w:rsidP="009D1F6B">
      <w:pPr>
        <w:pStyle w:val="a"/>
        <w:numPr>
          <w:ilvl w:val="0"/>
          <w:numId w:val="41"/>
        </w:numPr>
        <w:spacing w:line="240" w:lineRule="auto"/>
      </w:pPr>
      <w:r>
        <w:t>Мне захотелось….</w:t>
      </w:r>
    </w:p>
    <w:p w:rsidR="009D1F6B" w:rsidRDefault="009D1F6B" w:rsidP="001B77E5">
      <w:pPr>
        <w:spacing w:line="240" w:lineRule="auto"/>
      </w:pPr>
    </w:p>
    <w:p w:rsidR="009D1F6B" w:rsidRDefault="006D42CF" w:rsidP="00777785">
      <w:pPr>
        <w:numPr>
          <w:ilvl w:val="0"/>
          <w:numId w:val="1"/>
        </w:numPr>
        <w:spacing w:line="240" w:lineRule="auto"/>
        <w:ind w:left="0"/>
        <w:rPr>
          <w:b/>
        </w:rPr>
      </w:pPr>
      <w:r w:rsidRPr="001706BC">
        <w:rPr>
          <w:b/>
        </w:rPr>
        <w:t xml:space="preserve">Д/з. </w:t>
      </w:r>
      <w:r w:rsidRPr="000B3597">
        <w:t xml:space="preserve">    п.  </w:t>
      </w:r>
      <w:r w:rsidR="00DF00CD" w:rsidRPr="000B3597">
        <w:t>25. Р.</w:t>
      </w:r>
      <w:r w:rsidR="00DF00CD" w:rsidRPr="001706BC">
        <w:rPr>
          <w:b/>
        </w:rPr>
        <w:t xml:space="preserve"> Т. №</w:t>
      </w:r>
      <w:r w:rsidR="009D1F6B">
        <w:rPr>
          <w:b/>
        </w:rPr>
        <w:t xml:space="preserve"> 114 – 116</w:t>
      </w:r>
    </w:p>
    <w:p w:rsidR="009D1F6B" w:rsidRDefault="009D1F6B" w:rsidP="009D1F6B">
      <w:pPr>
        <w:pStyle w:val="a"/>
        <w:numPr>
          <w:ilvl w:val="0"/>
          <w:numId w:val="0"/>
        </w:numPr>
        <w:ind w:left="1950"/>
        <w:rPr>
          <w:b/>
        </w:rPr>
      </w:pPr>
    </w:p>
    <w:p w:rsidR="00DF00CD" w:rsidRPr="001706BC" w:rsidRDefault="00DF00CD" w:rsidP="009D1F6B">
      <w:pPr>
        <w:spacing w:line="240" w:lineRule="auto"/>
        <w:rPr>
          <w:b/>
        </w:rPr>
      </w:pPr>
      <w:r w:rsidRPr="001706BC">
        <w:rPr>
          <w:b/>
        </w:rPr>
        <w:t>Дополнительное творческое задание: Нарисовать плакат «Оказание первой помощи</w:t>
      </w:r>
      <w:r w:rsidR="007225C6" w:rsidRPr="001706BC">
        <w:rPr>
          <w:b/>
        </w:rPr>
        <w:t xml:space="preserve"> при……</w:t>
      </w:r>
      <w:r w:rsidRPr="001706BC">
        <w:rPr>
          <w:b/>
        </w:rPr>
        <w:t>»</w:t>
      </w:r>
    </w:p>
    <w:sectPr w:rsidR="00DF00CD" w:rsidRPr="001706BC" w:rsidSect="00A61CB4">
      <w:footerReference w:type="default" r:id="rId7"/>
      <w:pgSz w:w="11906" w:h="16838"/>
      <w:pgMar w:top="851" w:right="1133" w:bottom="426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6B4" w:rsidRDefault="00C956B4">
      <w:r>
        <w:separator/>
      </w:r>
    </w:p>
  </w:endnote>
  <w:endnote w:type="continuationSeparator" w:id="0">
    <w:p w:rsidR="00C956B4" w:rsidRDefault="00C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4498774"/>
      <w:docPartObj>
        <w:docPartGallery w:val="Page Numbers (Bottom of Page)"/>
        <w:docPartUnique/>
      </w:docPartObj>
    </w:sdtPr>
    <w:sdtEndPr/>
    <w:sdtContent>
      <w:p w:rsidR="00603365" w:rsidRDefault="006D42CF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F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3365" w:rsidRDefault="0060336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6B4" w:rsidRDefault="00C956B4">
      <w:r>
        <w:separator/>
      </w:r>
    </w:p>
  </w:footnote>
  <w:footnote w:type="continuationSeparator" w:id="0">
    <w:p w:rsidR="00C956B4" w:rsidRDefault="00C95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6E30"/>
    <w:multiLevelType w:val="hybridMultilevel"/>
    <w:tmpl w:val="0AEC6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66178"/>
    <w:multiLevelType w:val="hybridMultilevel"/>
    <w:tmpl w:val="F2A66086"/>
    <w:lvl w:ilvl="0" w:tplc="8C40F612">
      <w:start w:val="1"/>
      <w:numFmt w:val="upperRoman"/>
      <w:lvlText w:val="%1."/>
      <w:lvlJc w:val="left"/>
      <w:pPr>
        <w:ind w:left="1004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56494"/>
    <w:multiLevelType w:val="hybridMultilevel"/>
    <w:tmpl w:val="0BC25B72"/>
    <w:lvl w:ilvl="0" w:tplc="1B06FD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5E0484"/>
    <w:multiLevelType w:val="multilevel"/>
    <w:tmpl w:val="BD3C3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2C7ABC"/>
    <w:multiLevelType w:val="hybridMultilevel"/>
    <w:tmpl w:val="F578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23D02"/>
    <w:multiLevelType w:val="hybridMultilevel"/>
    <w:tmpl w:val="55A62F78"/>
    <w:lvl w:ilvl="0" w:tplc="AEB6121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67914"/>
    <w:multiLevelType w:val="hybridMultilevel"/>
    <w:tmpl w:val="914A27C2"/>
    <w:lvl w:ilvl="0" w:tplc="FEB4F5A0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 w15:restartNumberingAfterBreak="0">
    <w:nsid w:val="4B25069A"/>
    <w:multiLevelType w:val="hybridMultilevel"/>
    <w:tmpl w:val="E2462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F0C3D"/>
    <w:multiLevelType w:val="hybridMultilevel"/>
    <w:tmpl w:val="40B6ED2E"/>
    <w:lvl w:ilvl="0" w:tplc="C1DA3C2A">
      <w:start w:val="1"/>
      <w:numFmt w:val="decimal"/>
      <w:pStyle w:val="a"/>
      <w:lvlText w:val="%1."/>
      <w:lvlJc w:val="left"/>
      <w:pPr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9" w15:restartNumberingAfterBreak="0">
    <w:nsid w:val="57E94664"/>
    <w:multiLevelType w:val="hybridMultilevel"/>
    <w:tmpl w:val="9ACAB27E"/>
    <w:lvl w:ilvl="0" w:tplc="929499CC">
      <w:start w:val="1"/>
      <w:numFmt w:val="decimal"/>
      <w:pStyle w:val="1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0" w15:restartNumberingAfterBreak="0">
    <w:nsid w:val="660C17C3"/>
    <w:multiLevelType w:val="hybridMultilevel"/>
    <w:tmpl w:val="11729C68"/>
    <w:lvl w:ilvl="0" w:tplc="51E06B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4756"/>
    <w:multiLevelType w:val="hybridMultilevel"/>
    <w:tmpl w:val="2A6CC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65AC3"/>
    <w:multiLevelType w:val="hybridMultilevel"/>
    <w:tmpl w:val="DD2A1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AA7220"/>
    <w:multiLevelType w:val="multilevel"/>
    <w:tmpl w:val="A984B6F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A6005F3"/>
    <w:multiLevelType w:val="hybridMultilevel"/>
    <w:tmpl w:val="DBFCE30A"/>
    <w:lvl w:ilvl="0" w:tplc="E1DE952A">
      <w:start w:val="1"/>
      <w:numFmt w:val="bullet"/>
      <w:pStyle w:val="a0"/>
      <w:lvlText w:val="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9"/>
  </w:num>
  <w:num w:numId="6">
    <w:abstractNumId w:val="9"/>
  </w:num>
  <w:num w:numId="7">
    <w:abstractNumId w:val="14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9"/>
  </w:num>
  <w:num w:numId="13">
    <w:abstractNumId w:val="6"/>
  </w:num>
  <w:num w:numId="14">
    <w:abstractNumId w:val="8"/>
  </w:num>
  <w:num w:numId="15">
    <w:abstractNumId w:val="14"/>
  </w:num>
  <w:num w:numId="16">
    <w:abstractNumId w:val="9"/>
  </w:num>
  <w:num w:numId="17">
    <w:abstractNumId w:val="6"/>
  </w:num>
  <w:num w:numId="18">
    <w:abstractNumId w:val="8"/>
  </w:num>
  <w:num w:numId="19">
    <w:abstractNumId w:val="14"/>
  </w:num>
  <w:num w:numId="20">
    <w:abstractNumId w:val="6"/>
  </w:num>
  <w:num w:numId="21">
    <w:abstractNumId w:val="5"/>
  </w:num>
  <w:num w:numId="22">
    <w:abstractNumId w:val="13"/>
  </w:num>
  <w:num w:numId="23">
    <w:abstractNumId w:val="9"/>
  </w:num>
  <w:num w:numId="24">
    <w:abstractNumId w:val="13"/>
  </w:num>
  <w:num w:numId="25">
    <w:abstractNumId w:val="8"/>
  </w:num>
  <w:num w:numId="26">
    <w:abstractNumId w:val="14"/>
  </w:num>
  <w:num w:numId="27">
    <w:abstractNumId w:val="9"/>
  </w:num>
  <w:num w:numId="28">
    <w:abstractNumId w:val="13"/>
  </w:num>
  <w:num w:numId="29">
    <w:abstractNumId w:val="8"/>
  </w:num>
  <w:num w:numId="30">
    <w:abstractNumId w:val="14"/>
  </w:num>
  <w:num w:numId="31">
    <w:abstractNumId w:val="8"/>
  </w:num>
  <w:num w:numId="32">
    <w:abstractNumId w:val="9"/>
  </w:num>
  <w:num w:numId="33">
    <w:abstractNumId w:val="9"/>
  </w:num>
  <w:num w:numId="34">
    <w:abstractNumId w:val="3"/>
  </w:num>
  <w:num w:numId="35">
    <w:abstractNumId w:val="7"/>
  </w:num>
  <w:num w:numId="36">
    <w:abstractNumId w:val="4"/>
  </w:num>
  <w:num w:numId="37">
    <w:abstractNumId w:val="12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ttachedTemplate r:id="rId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00B"/>
    <w:rsid w:val="00007435"/>
    <w:rsid w:val="000513DD"/>
    <w:rsid w:val="000651E1"/>
    <w:rsid w:val="00086023"/>
    <w:rsid w:val="0009392E"/>
    <w:rsid w:val="000B3597"/>
    <w:rsid w:val="000D6349"/>
    <w:rsid w:val="000F0E04"/>
    <w:rsid w:val="000F22BD"/>
    <w:rsid w:val="00150981"/>
    <w:rsid w:val="00164F3D"/>
    <w:rsid w:val="001706BC"/>
    <w:rsid w:val="001A01CA"/>
    <w:rsid w:val="001A3ADD"/>
    <w:rsid w:val="001B77E5"/>
    <w:rsid w:val="001B7CCB"/>
    <w:rsid w:val="001D70D5"/>
    <w:rsid w:val="001E64BF"/>
    <w:rsid w:val="00203327"/>
    <w:rsid w:val="00203503"/>
    <w:rsid w:val="0023446B"/>
    <w:rsid w:val="002539E7"/>
    <w:rsid w:val="00272845"/>
    <w:rsid w:val="00280395"/>
    <w:rsid w:val="00296232"/>
    <w:rsid w:val="002A7FAD"/>
    <w:rsid w:val="002F45E8"/>
    <w:rsid w:val="00373E53"/>
    <w:rsid w:val="0039300F"/>
    <w:rsid w:val="003C5F96"/>
    <w:rsid w:val="00446BF7"/>
    <w:rsid w:val="004723D8"/>
    <w:rsid w:val="00485F51"/>
    <w:rsid w:val="004A131D"/>
    <w:rsid w:val="004C1CB6"/>
    <w:rsid w:val="004E6BE3"/>
    <w:rsid w:val="004F2AE9"/>
    <w:rsid w:val="005148E0"/>
    <w:rsid w:val="00520ADD"/>
    <w:rsid w:val="00533CAB"/>
    <w:rsid w:val="0055072B"/>
    <w:rsid w:val="005764EB"/>
    <w:rsid w:val="005E3A6D"/>
    <w:rsid w:val="005F1511"/>
    <w:rsid w:val="005F4261"/>
    <w:rsid w:val="005F6DDB"/>
    <w:rsid w:val="00603365"/>
    <w:rsid w:val="00633A17"/>
    <w:rsid w:val="0064616C"/>
    <w:rsid w:val="00681C2F"/>
    <w:rsid w:val="00682660"/>
    <w:rsid w:val="006A000B"/>
    <w:rsid w:val="006B1D40"/>
    <w:rsid w:val="006D3546"/>
    <w:rsid w:val="006D42CF"/>
    <w:rsid w:val="006D63FB"/>
    <w:rsid w:val="006D6A0C"/>
    <w:rsid w:val="006D6AB0"/>
    <w:rsid w:val="00714F40"/>
    <w:rsid w:val="007225C6"/>
    <w:rsid w:val="007264C3"/>
    <w:rsid w:val="00730C0B"/>
    <w:rsid w:val="00755275"/>
    <w:rsid w:val="00787DD6"/>
    <w:rsid w:val="007C0436"/>
    <w:rsid w:val="007C1CF6"/>
    <w:rsid w:val="007F4207"/>
    <w:rsid w:val="008056EB"/>
    <w:rsid w:val="00845921"/>
    <w:rsid w:val="008678B2"/>
    <w:rsid w:val="008965D0"/>
    <w:rsid w:val="008B5381"/>
    <w:rsid w:val="008D3C99"/>
    <w:rsid w:val="00940D24"/>
    <w:rsid w:val="009D1F6B"/>
    <w:rsid w:val="009F0C94"/>
    <w:rsid w:val="009F24D1"/>
    <w:rsid w:val="00A11824"/>
    <w:rsid w:val="00A4729B"/>
    <w:rsid w:val="00A61CB4"/>
    <w:rsid w:val="00A65230"/>
    <w:rsid w:val="00AE3AFD"/>
    <w:rsid w:val="00B544D2"/>
    <w:rsid w:val="00B9650C"/>
    <w:rsid w:val="00BB5121"/>
    <w:rsid w:val="00BC620F"/>
    <w:rsid w:val="00BF08D1"/>
    <w:rsid w:val="00C525DF"/>
    <w:rsid w:val="00C61964"/>
    <w:rsid w:val="00C61A14"/>
    <w:rsid w:val="00C956B4"/>
    <w:rsid w:val="00CC1172"/>
    <w:rsid w:val="00CC1919"/>
    <w:rsid w:val="00CC2CE0"/>
    <w:rsid w:val="00D02A8B"/>
    <w:rsid w:val="00D738C3"/>
    <w:rsid w:val="00DB7376"/>
    <w:rsid w:val="00DC7EC0"/>
    <w:rsid w:val="00DD5EFD"/>
    <w:rsid w:val="00DD6E35"/>
    <w:rsid w:val="00DF00CD"/>
    <w:rsid w:val="00E31212"/>
    <w:rsid w:val="00E35554"/>
    <w:rsid w:val="00E800EE"/>
    <w:rsid w:val="00E83F34"/>
    <w:rsid w:val="00E967E4"/>
    <w:rsid w:val="00EB670D"/>
    <w:rsid w:val="00EF3F5C"/>
    <w:rsid w:val="00F37002"/>
    <w:rsid w:val="00F727F7"/>
    <w:rsid w:val="00F75DFE"/>
    <w:rsid w:val="00F771BB"/>
    <w:rsid w:val="00F80B40"/>
    <w:rsid w:val="00F84B03"/>
    <w:rsid w:val="00F85E3C"/>
    <w:rsid w:val="00F9449C"/>
    <w:rsid w:val="00FC5FB1"/>
    <w:rsid w:val="00FE4ECA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A08B"/>
  <w15:chartTrackingRefBased/>
  <w15:docId w15:val="{5DED9ED3-CB5C-4CBD-8884-AC4CEDDF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line="19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544D2"/>
    <w:pPr>
      <w:jc w:val="both"/>
    </w:pPr>
  </w:style>
  <w:style w:type="paragraph" w:styleId="1">
    <w:name w:val="heading 1"/>
    <w:basedOn w:val="a1"/>
    <w:next w:val="a1"/>
    <w:link w:val="10"/>
    <w:uiPriority w:val="9"/>
    <w:qFormat/>
    <w:rsid w:val="008056EB"/>
    <w:pPr>
      <w:keepNext/>
      <w:keepLines/>
      <w:numPr>
        <w:numId w:val="27"/>
      </w:numPr>
      <w:spacing w:before="240"/>
      <w:outlineLvl w:val="0"/>
    </w:pPr>
    <w:rPr>
      <w:rFonts w:eastAsiaTheme="majorEastAsia" w:cstheme="majorBidi"/>
      <w:b/>
      <w:sz w:val="2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086023"/>
    <w:pPr>
      <w:keepNext/>
      <w:keepLines/>
      <w:numPr>
        <w:numId w:val="28"/>
      </w:numPr>
      <w:spacing w:before="40"/>
      <w:outlineLvl w:val="1"/>
    </w:pPr>
    <w:rPr>
      <w:rFonts w:asciiTheme="minorHAnsi" w:eastAsiaTheme="majorEastAsia" w:hAnsiTheme="minorHAnsi" w:cstheme="majorBidi"/>
      <w:b/>
      <w:sz w:val="22"/>
      <w:szCs w:val="26"/>
      <w:lang w:eastAsia="ru-RU"/>
    </w:rPr>
  </w:style>
  <w:style w:type="paragraph" w:styleId="3">
    <w:name w:val="heading 3"/>
    <w:basedOn w:val="a1"/>
    <w:next w:val="a1"/>
    <w:link w:val="30"/>
    <w:uiPriority w:val="9"/>
    <w:qFormat/>
    <w:rsid w:val="000860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056EB"/>
    <w:rPr>
      <w:rFonts w:eastAsiaTheme="majorEastAsia" w:cstheme="majorBidi"/>
      <w:b/>
      <w:sz w:val="22"/>
      <w:szCs w:val="32"/>
    </w:rPr>
  </w:style>
  <w:style w:type="character" w:customStyle="1" w:styleId="20">
    <w:name w:val="Заголовок 2 Знак"/>
    <w:basedOn w:val="a2"/>
    <w:link w:val="2"/>
    <w:uiPriority w:val="9"/>
    <w:rsid w:val="00086023"/>
    <w:rPr>
      <w:rFonts w:asciiTheme="minorHAnsi" w:eastAsiaTheme="majorEastAsia" w:hAnsiTheme="minorHAnsi" w:cstheme="majorBidi"/>
      <w:b/>
      <w:sz w:val="22"/>
      <w:szCs w:val="26"/>
      <w:lang w:eastAsia="ru-RU"/>
    </w:rPr>
  </w:style>
  <w:style w:type="paragraph" w:styleId="a5">
    <w:name w:val="Title"/>
    <w:basedOn w:val="a1"/>
    <w:next w:val="a1"/>
    <w:link w:val="a6"/>
    <w:uiPriority w:val="10"/>
    <w:qFormat/>
    <w:rsid w:val="00B9650C"/>
    <w:pPr>
      <w:spacing w:before="120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Cs w:val="56"/>
    </w:rPr>
  </w:style>
  <w:style w:type="character" w:customStyle="1" w:styleId="a6">
    <w:name w:val="Заголовок Знак"/>
    <w:basedOn w:val="a2"/>
    <w:link w:val="a5"/>
    <w:uiPriority w:val="10"/>
    <w:rsid w:val="00B9650C"/>
    <w:rPr>
      <w:rFonts w:asciiTheme="majorHAnsi" w:eastAsiaTheme="majorEastAsia" w:hAnsiTheme="majorHAnsi" w:cstheme="majorBidi"/>
      <w:b/>
      <w:spacing w:val="-10"/>
      <w:kern w:val="28"/>
      <w:szCs w:val="56"/>
    </w:rPr>
  </w:style>
  <w:style w:type="character" w:styleId="a7">
    <w:name w:val="Emphasis"/>
    <w:basedOn w:val="a2"/>
    <w:uiPriority w:val="20"/>
    <w:qFormat/>
    <w:rsid w:val="00086023"/>
    <w:rPr>
      <w:rFonts w:ascii="Times New Roman" w:hAnsi="Times New Roman"/>
      <w:b/>
      <w:i/>
      <w:iCs/>
      <w:sz w:val="24"/>
      <w:u w:val="single"/>
    </w:rPr>
  </w:style>
  <w:style w:type="paragraph" w:styleId="a8">
    <w:name w:val="Intense Quote"/>
    <w:basedOn w:val="a1"/>
    <w:next w:val="a1"/>
    <w:link w:val="a9"/>
    <w:uiPriority w:val="30"/>
    <w:semiHidden/>
    <w:qFormat/>
    <w:rsid w:val="0008602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9">
    <w:name w:val="Выделенная цитата Знак"/>
    <w:basedOn w:val="a2"/>
    <w:link w:val="a8"/>
    <w:uiPriority w:val="30"/>
    <w:semiHidden/>
    <w:rsid w:val="00086023"/>
    <w:rPr>
      <w:i/>
      <w:iCs/>
      <w:color w:val="5B9BD5" w:themeColor="accent1"/>
    </w:rPr>
  </w:style>
  <w:style w:type="paragraph" w:styleId="aa">
    <w:name w:val="footer"/>
    <w:basedOn w:val="a1"/>
    <w:link w:val="ab"/>
    <w:uiPriority w:val="99"/>
    <w:unhideWhenUsed/>
    <w:rsid w:val="00086023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2"/>
      <w:szCs w:val="22"/>
      <w:lang w:eastAsia="ru-RU"/>
    </w:rPr>
  </w:style>
  <w:style w:type="character" w:customStyle="1" w:styleId="ab">
    <w:name w:val="Нижний колонтитул Знак"/>
    <w:basedOn w:val="a2"/>
    <w:link w:val="aa"/>
    <w:uiPriority w:val="99"/>
    <w:rsid w:val="00086023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0">
    <w:name w:val="Вопрос"/>
    <w:basedOn w:val="a"/>
    <w:link w:val="ac"/>
    <w:uiPriority w:val="1"/>
    <w:qFormat/>
    <w:rsid w:val="00086023"/>
    <w:pPr>
      <w:numPr>
        <w:numId w:val="30"/>
      </w:numPr>
    </w:pPr>
    <w:rPr>
      <w:i/>
    </w:rPr>
  </w:style>
  <w:style w:type="character" w:customStyle="1" w:styleId="ac">
    <w:name w:val="Вопрос Знак"/>
    <w:basedOn w:val="a2"/>
    <w:link w:val="a0"/>
    <w:uiPriority w:val="1"/>
    <w:rsid w:val="00086023"/>
    <w:rPr>
      <w:i/>
    </w:rPr>
  </w:style>
  <w:style w:type="paragraph" w:styleId="a">
    <w:name w:val="List Paragraph"/>
    <w:basedOn w:val="a1"/>
    <w:uiPriority w:val="34"/>
    <w:qFormat/>
    <w:rsid w:val="00280395"/>
    <w:pPr>
      <w:numPr>
        <w:numId w:val="31"/>
      </w:numPr>
      <w:contextualSpacing/>
    </w:pPr>
  </w:style>
  <w:style w:type="character" w:customStyle="1" w:styleId="ad">
    <w:name w:val="Основной текст + Курсив"/>
    <w:basedOn w:val="ae"/>
    <w:rsid w:val="00086023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215pt0pt">
    <w:name w:val="Основной текст (2) + 15 pt;Интервал 0 pt"/>
    <w:basedOn w:val="21"/>
    <w:rsid w:val="00086023"/>
    <w:rPr>
      <w:rFonts w:ascii="Franklin Gothic Demi" w:eastAsia="Franklin Gothic Demi" w:hAnsi="Franklin Gothic Demi" w:cs="Franklin Gothic Demi"/>
      <w:color w:val="000000"/>
      <w:spacing w:val="-1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1"/>
    <w:link w:val="ae"/>
    <w:rsid w:val="00086023"/>
    <w:pPr>
      <w:widowControl w:val="0"/>
      <w:shd w:val="clear" w:color="auto" w:fill="FFFFFF"/>
      <w:spacing w:line="404" w:lineRule="exact"/>
    </w:pPr>
    <w:rPr>
      <w:rFonts w:ascii="Century Schoolbook" w:eastAsia="Century Schoolbook" w:hAnsi="Century Schoolbook" w:cs="Century Schoolbook"/>
      <w:sz w:val="38"/>
      <w:szCs w:val="38"/>
    </w:rPr>
  </w:style>
  <w:style w:type="character" w:customStyle="1" w:styleId="ae">
    <w:name w:val="Основной текст_"/>
    <w:basedOn w:val="a2"/>
    <w:link w:val="11"/>
    <w:rsid w:val="00086023"/>
    <w:rPr>
      <w:rFonts w:ascii="Century Schoolbook" w:eastAsia="Century Schoolbook" w:hAnsi="Century Schoolbook" w:cs="Century Schoolbook"/>
      <w:sz w:val="38"/>
      <w:szCs w:val="3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086023"/>
    <w:pPr>
      <w:widowControl w:val="0"/>
      <w:shd w:val="clear" w:color="auto" w:fill="FFFFFF"/>
      <w:spacing w:before="1320" w:line="369" w:lineRule="exact"/>
      <w:ind w:hanging="260"/>
    </w:pPr>
    <w:rPr>
      <w:rFonts w:ascii="Franklin Gothic Demi" w:eastAsia="Franklin Gothic Demi" w:hAnsi="Franklin Gothic Demi" w:cs="Franklin Gothic Demi"/>
      <w:sz w:val="34"/>
      <w:szCs w:val="34"/>
    </w:rPr>
  </w:style>
  <w:style w:type="character" w:customStyle="1" w:styleId="21">
    <w:name w:val="Основной текст (2)_"/>
    <w:basedOn w:val="a2"/>
    <w:link w:val="22"/>
    <w:rsid w:val="00086023"/>
    <w:rPr>
      <w:rFonts w:ascii="Franklin Gothic Demi" w:eastAsia="Franklin Gothic Demi" w:hAnsi="Franklin Gothic Demi" w:cs="Franklin Gothic Demi"/>
      <w:sz w:val="34"/>
      <w:szCs w:val="34"/>
      <w:shd w:val="clear" w:color="auto" w:fill="FFFFFF"/>
    </w:rPr>
  </w:style>
  <w:style w:type="character" w:customStyle="1" w:styleId="30">
    <w:name w:val="Заголовок 3 Знак"/>
    <w:basedOn w:val="a2"/>
    <w:link w:val="3"/>
    <w:uiPriority w:val="9"/>
    <w:rsid w:val="0008602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2">
    <w:name w:val="Выделение1"/>
    <w:basedOn w:val="a1"/>
    <w:link w:val="13"/>
    <w:qFormat/>
    <w:rsid w:val="00682660"/>
    <w:rPr>
      <w:b/>
      <w:u w:val="single"/>
    </w:rPr>
  </w:style>
  <w:style w:type="character" w:customStyle="1" w:styleId="13">
    <w:name w:val="Выделение1 Знак"/>
    <w:basedOn w:val="a2"/>
    <w:link w:val="12"/>
    <w:rsid w:val="00682660"/>
    <w:rPr>
      <w:b/>
      <w:u w:val="single"/>
    </w:rPr>
  </w:style>
  <w:style w:type="paragraph" w:customStyle="1" w:styleId="af">
    <w:name w:val="Сноска"/>
    <w:basedOn w:val="a1"/>
    <w:link w:val="af0"/>
    <w:semiHidden/>
    <w:rsid w:val="00086023"/>
    <w:pPr>
      <w:widowControl w:val="0"/>
      <w:shd w:val="clear" w:color="auto" w:fill="FFFFFF"/>
      <w:spacing w:line="326" w:lineRule="exact"/>
      <w:ind w:hanging="400"/>
    </w:pPr>
    <w:rPr>
      <w:rFonts w:ascii="Century Schoolbook" w:eastAsia="Century Schoolbook" w:hAnsi="Century Schoolbook" w:cs="Century Schoolbook"/>
      <w:sz w:val="26"/>
      <w:szCs w:val="26"/>
    </w:rPr>
  </w:style>
  <w:style w:type="character" w:customStyle="1" w:styleId="af0">
    <w:name w:val="Сноска_"/>
    <w:basedOn w:val="a2"/>
    <w:link w:val="af"/>
    <w:semiHidden/>
    <w:rsid w:val="00086023"/>
    <w:rPr>
      <w:rFonts w:ascii="Century Schoolbook" w:eastAsia="Century Schoolbook" w:hAnsi="Century Schoolbook" w:cs="Century Schoolbook"/>
      <w:sz w:val="26"/>
      <w:szCs w:val="26"/>
      <w:shd w:val="clear" w:color="auto" w:fill="FFFFFF"/>
    </w:rPr>
  </w:style>
  <w:style w:type="paragraph" w:styleId="af1">
    <w:name w:val="header"/>
    <w:basedOn w:val="a1"/>
    <w:link w:val="af2"/>
    <w:uiPriority w:val="99"/>
    <w:unhideWhenUsed/>
    <w:rsid w:val="0008602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2"/>
    <w:link w:val="af1"/>
    <w:uiPriority w:val="99"/>
    <w:rsid w:val="00086023"/>
  </w:style>
  <w:style w:type="table" w:styleId="af3">
    <w:name w:val="Table Grid"/>
    <w:basedOn w:val="a3"/>
    <w:uiPriority w:val="59"/>
    <w:rsid w:val="00086023"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1"/>
    <w:rsid w:val="000513DD"/>
    <w:pPr>
      <w:spacing w:before="100" w:beforeAutospacing="1" w:after="100" w:afterAutospacing="1" w:line="240" w:lineRule="auto"/>
      <w:jc w:val="left"/>
    </w:pPr>
    <w:rPr>
      <w:rFonts w:eastAsia="Times New Roman" w:cs="Times New Roman"/>
      <w:lang w:eastAsia="ru-RU"/>
    </w:rPr>
  </w:style>
  <w:style w:type="character" w:customStyle="1" w:styleId="c1">
    <w:name w:val="c1"/>
    <w:basedOn w:val="a2"/>
    <w:rsid w:val="000513DD"/>
  </w:style>
  <w:style w:type="character" w:customStyle="1" w:styleId="af4">
    <w:name w:val="Без интервала Знак"/>
    <w:basedOn w:val="a2"/>
    <w:link w:val="af5"/>
    <w:uiPriority w:val="1"/>
    <w:locked/>
    <w:rsid w:val="006D3546"/>
  </w:style>
  <w:style w:type="paragraph" w:styleId="af5">
    <w:name w:val="No Spacing"/>
    <w:link w:val="af4"/>
    <w:uiPriority w:val="1"/>
    <w:qFormat/>
    <w:rsid w:val="006D3546"/>
    <w:pPr>
      <w:spacing w:line="240" w:lineRule="auto"/>
    </w:pPr>
  </w:style>
  <w:style w:type="paragraph" w:styleId="af6">
    <w:name w:val="Balloon Text"/>
    <w:basedOn w:val="a1"/>
    <w:link w:val="af7"/>
    <w:uiPriority w:val="99"/>
    <w:semiHidden/>
    <w:unhideWhenUsed/>
    <w:rsid w:val="00F9449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F9449C"/>
    <w:rPr>
      <w:rFonts w:ascii="Segoe UI" w:hAnsi="Segoe UI" w:cs="Segoe UI"/>
      <w:sz w:val="18"/>
      <w:szCs w:val="18"/>
    </w:rPr>
  </w:style>
  <w:style w:type="paragraph" w:styleId="af8">
    <w:name w:val="Normal (Web)"/>
    <w:basedOn w:val="a1"/>
    <w:uiPriority w:val="99"/>
    <w:semiHidden/>
    <w:unhideWhenUsed/>
    <w:rsid w:val="000B3597"/>
    <w:pPr>
      <w:spacing w:before="100" w:beforeAutospacing="1" w:after="100" w:afterAutospacing="1" w:line="240" w:lineRule="auto"/>
      <w:jc w:val="left"/>
    </w:pPr>
    <w:rPr>
      <w:rFonts w:eastAsia="Times New Roman" w:cs="Times New Roman"/>
      <w:lang w:eastAsia="ru-RU"/>
    </w:rPr>
  </w:style>
  <w:style w:type="character" w:customStyle="1" w:styleId="apple-converted-space">
    <w:name w:val="apple-converted-space"/>
    <w:basedOn w:val="a2"/>
    <w:rsid w:val="000B3597"/>
  </w:style>
  <w:style w:type="character" w:styleId="af9">
    <w:name w:val="Strong"/>
    <w:basedOn w:val="a2"/>
    <w:uiPriority w:val="22"/>
    <w:qFormat/>
    <w:rsid w:val="000B35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8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40;&#1053;&#1054;\Documents\&#1055;&#1086;&#1083;&#1100;&#1079;&#1086;&#1074;&#1072;&#1090;&#1077;&#1083;&#1100;&#1089;&#1082;&#1080;&#1077;%20&#1096;&#1072;&#1073;&#1083;&#1086;&#1085;&#1099;%20Office\&#1059;&#1088;&#1086;&#108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Урок</Template>
  <TotalTime>173</TotalTime>
  <Pages>1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ВАНО</dc:creator>
  <cp:keywords/>
  <dc:description/>
  <cp:lastModifiedBy>ВАНО</cp:lastModifiedBy>
  <cp:revision>15</cp:revision>
  <cp:lastPrinted>2015-12-09T20:39:00Z</cp:lastPrinted>
  <dcterms:created xsi:type="dcterms:W3CDTF">2015-12-08T21:27:00Z</dcterms:created>
  <dcterms:modified xsi:type="dcterms:W3CDTF">2015-12-09T22:01:00Z</dcterms:modified>
</cp:coreProperties>
</file>